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41D7B" w14:textId="77777777" w:rsidR="00022E53" w:rsidRDefault="00022E53" w:rsidP="00022E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MAIR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14:paraId="1F8BCBE8" w14:textId="7217BF0A" w:rsidR="00022E53" w:rsidRDefault="00022E53" w:rsidP="00022E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="003854E7">
        <w:rPr>
          <w:rFonts w:ascii="Times New Roman" w:hAnsi="Times New Roman" w:cs="Times New Roman"/>
          <w:sz w:val="24"/>
          <w:szCs w:val="24"/>
        </w:rPr>
        <w:t xml:space="preserve">Swine Nunnery. From </w:t>
      </w:r>
      <w:r>
        <w:rPr>
          <w:rFonts w:ascii="Times New Roman" w:hAnsi="Times New Roman" w:cs="Times New Roman"/>
          <w:sz w:val="24"/>
          <w:szCs w:val="24"/>
        </w:rPr>
        <w:t xml:space="preserve">Beverley. </w:t>
      </w:r>
    </w:p>
    <w:p w14:paraId="511A3D0D" w14:textId="77777777" w:rsidR="00022E53" w:rsidRDefault="00022E53" w:rsidP="00022E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A4F748" w14:textId="77777777" w:rsidR="00022E53" w:rsidRDefault="00022E53" w:rsidP="00022E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AF8403" w14:textId="77777777" w:rsidR="00022E53" w:rsidRDefault="00022E53" w:rsidP="00022E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at the altar of the Blessed Virgin Mary in York</w:t>
      </w:r>
    </w:p>
    <w:p w14:paraId="35682E7F" w14:textId="77777777" w:rsidR="00022E53" w:rsidRDefault="00022E53" w:rsidP="00022E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78CC9BF2" w14:textId="77777777" w:rsidR="00022E53" w:rsidRDefault="00022E53" w:rsidP="00022E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086CE90E" w14:textId="77777777" w:rsidR="003854E7" w:rsidRPr="003854E7" w:rsidRDefault="003854E7" w:rsidP="003854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854E7">
        <w:rPr>
          <w:rFonts w:ascii="Times New Roman" w:hAnsi="Times New Roman" w:cs="Times New Roman"/>
          <w:sz w:val="24"/>
          <w:szCs w:val="24"/>
        </w:rPr>
        <w:t>19 Mar.1485</w:t>
      </w:r>
      <w:r w:rsidRPr="003854E7"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Franciscans, York,</w:t>
      </w:r>
    </w:p>
    <w:p w14:paraId="55357814" w14:textId="77777777" w:rsidR="003854E7" w:rsidRPr="003854E7" w:rsidRDefault="003854E7" w:rsidP="003854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854E7">
        <w:rPr>
          <w:rFonts w:ascii="Times New Roman" w:hAnsi="Times New Roman" w:cs="Times New Roman"/>
          <w:sz w:val="24"/>
          <w:szCs w:val="24"/>
        </w:rPr>
        <w:tab/>
      </w:r>
      <w:r w:rsidRPr="003854E7"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66A2A3A5" w14:textId="7F4C87BB" w:rsidR="003854E7" w:rsidRPr="003854E7" w:rsidRDefault="003854E7" w:rsidP="003854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854E7">
        <w:rPr>
          <w:rFonts w:ascii="Times New Roman" w:hAnsi="Times New Roman" w:cs="Times New Roman"/>
          <w:sz w:val="24"/>
          <w:szCs w:val="24"/>
        </w:rPr>
        <w:tab/>
      </w:r>
      <w:r w:rsidRPr="003854E7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p.104)</w:t>
      </w:r>
    </w:p>
    <w:p w14:paraId="5C877CA3" w14:textId="77777777" w:rsidR="00022E53" w:rsidRDefault="00022E53" w:rsidP="00022E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C55E71" w14:textId="77777777" w:rsidR="00022E53" w:rsidRDefault="00022E53" w:rsidP="00022E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C4FE1A" w14:textId="77777777" w:rsidR="00022E53" w:rsidRDefault="00022E53" w:rsidP="00022E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2021</w:t>
      </w:r>
    </w:p>
    <w:p w14:paraId="2F69B1BD" w14:textId="47A0AD2D" w:rsidR="003854E7" w:rsidRPr="003572CF" w:rsidRDefault="003854E7" w:rsidP="00022E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December 2024</w:t>
      </w:r>
    </w:p>
    <w:p w14:paraId="2AC7F7DE" w14:textId="4A54F83F" w:rsidR="00BA00AB" w:rsidRPr="00022E5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22E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FE732" w14:textId="77777777" w:rsidR="00022E53" w:rsidRDefault="00022E53" w:rsidP="009139A6">
      <w:r>
        <w:separator/>
      </w:r>
    </w:p>
  </w:endnote>
  <w:endnote w:type="continuationSeparator" w:id="0">
    <w:p w14:paraId="1890005F" w14:textId="77777777" w:rsidR="00022E53" w:rsidRDefault="00022E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BBC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1984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A05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CCF39" w14:textId="77777777" w:rsidR="00022E53" w:rsidRDefault="00022E53" w:rsidP="009139A6">
      <w:r>
        <w:separator/>
      </w:r>
    </w:p>
  </w:footnote>
  <w:footnote w:type="continuationSeparator" w:id="0">
    <w:p w14:paraId="0A00EE00" w14:textId="77777777" w:rsidR="00022E53" w:rsidRDefault="00022E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573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85B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368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53"/>
    <w:rsid w:val="00022E53"/>
    <w:rsid w:val="000666E0"/>
    <w:rsid w:val="002510B7"/>
    <w:rsid w:val="003854E7"/>
    <w:rsid w:val="005C130B"/>
    <w:rsid w:val="00826F5C"/>
    <w:rsid w:val="009139A6"/>
    <w:rsid w:val="009448BB"/>
    <w:rsid w:val="00A3176C"/>
    <w:rsid w:val="00BA00AB"/>
    <w:rsid w:val="00EB3209"/>
    <w:rsid w:val="00F5287F"/>
    <w:rsid w:val="00F8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3761C"/>
  <w15:chartTrackingRefBased/>
  <w15:docId w15:val="{9576C124-59EE-4EC0-8560-543D1C57D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2021-03-13T17:30:00Z</dcterms:created>
  <dcterms:modified xsi:type="dcterms:W3CDTF">2024-12-29T16:48:00Z</dcterms:modified>
</cp:coreProperties>
</file>